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cd5861a" w14:textId="cd5861a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    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4D4A7D">
        <w:rPr>
          <w:rFonts w:ascii="Arial" w:hAnsi="Arial" w:cs="Arial"/>
        </w:rPr>
        <w:t xml:space="preserve"> St-</w:t>
      </w:r>
      <w:r w:rsidR="00147519">
        <w:rPr>
          <w:rFonts w:ascii="Arial" w:hAnsi="Arial" w:cs="Arial"/>
        </w:rPr>
        <w:t>366</w:t>
      </w:r>
      <w:r w:rsidR="004D4A7D">
        <w:rPr>
          <w:rFonts w:ascii="Arial" w:hAnsi="Arial" w:cs="Arial"/>
        </w:rPr>
        <w:t>/202</w:t>
      </w:r>
      <w:r w:rsidR="00147519">
        <w:rPr>
          <w:rFonts w:ascii="Arial" w:hAnsi="Arial" w:cs="Arial"/>
        </w:rPr>
        <w:t>4</w:t>
      </w:r>
      <w:r w:rsidR="00B340CF">
        <w:rPr>
          <w:rFonts w:ascii="Arial" w:hAnsi="Arial" w:cs="Arial"/>
        </w:rPr>
        <w:t>-</w:t>
      </w:r>
      <w:r w:rsidR="008C0B25">
        <w:rPr>
          <w:rFonts w:ascii="Arial" w:hAnsi="Arial" w:cs="Arial"/>
        </w:rPr>
        <w:t>12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>21000 SPLIT, Sukoišanska 6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="0029720B" w:rsidP="00147519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s ročišta radi ispitivanja tražbina vjerovnika održanog </w:t>
      </w:r>
      <w:r w:rsidR="00147519">
        <w:rPr>
          <w:rFonts w:ascii="Arial" w:hAnsi="Arial" w:cs="Arial"/>
        </w:rPr>
        <w:t>6. studenog</w:t>
      </w:r>
      <w:r w:rsidR="00F543B6">
        <w:rPr>
          <w:rFonts w:ascii="Arial" w:hAnsi="Arial" w:cs="Arial"/>
        </w:rPr>
        <w:t xml:space="preserve"> 202</w:t>
      </w:r>
      <w:r w:rsidR="00246F67">
        <w:rPr>
          <w:rFonts w:ascii="Arial" w:hAnsi="Arial" w:cs="Arial"/>
        </w:rPr>
        <w:t>4</w:t>
      </w:r>
      <w:r w:rsidRPr="00705CF8">
        <w:rPr>
          <w:rFonts w:ascii="Arial" w:hAnsi="Arial" w:cs="Arial"/>
        </w:rPr>
        <w:t xml:space="preserve">. kod Trgovačkog suda u Splitu, u predstečajnom postupku nad </w:t>
      </w:r>
      <w:r w:rsidR="00147519">
        <w:rPr>
          <w:rFonts w:ascii="Arial" w:hAnsi="Arial" w:cs="Arial"/>
        </w:rPr>
        <w:t>dužnikom LAST SUBJECT j.d.o.o., Split, Mostarska 58, OIB: 00258538815</w:t>
      </w:r>
    </w:p>
    <w:p w:rsidR="00147519" w:rsidP="00147519" w:rsidRDefault="00147519">
      <w:pPr>
        <w:jc w:val="both"/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F543B6">
        <w:rPr>
          <w:rFonts w:ascii="Arial" w:hAnsi="Arial" w:cs="Arial"/>
        </w:rPr>
        <w:t>12,00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FB6D30" w:rsidP="00744618" w:rsidRDefault="00FB6D30">
      <w:pPr>
        <w:jc w:val="both"/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Pr="0029720B" w:rsidR="0029720B" w:rsidP="00575CCB" w:rsidRDefault="0029720B">
      <w:pPr>
        <w:rPr>
          <w:rFonts w:ascii="Arial" w:hAnsi="Arial" w:cs="Arial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povjerenik: </w:t>
      </w:r>
      <w:r w:rsidR="008C0B25">
        <w:rPr>
          <w:rFonts w:ascii="Arial" w:hAnsi="Arial" w:cs="Arial"/>
        </w:rPr>
        <w:t>Zvonimir Đuran</w:t>
      </w:r>
    </w:p>
    <w:p w:rsidRPr="00705CF8" w:rsidR="00F543B6" w:rsidP="0029720B" w:rsidRDefault="00F543B6">
      <w:pPr>
        <w:jc w:val="both"/>
        <w:rPr>
          <w:rFonts w:ascii="Arial" w:hAnsi="Arial" w:cs="Arial"/>
          <w:lang w:val="en-US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za dužnika: </w:t>
      </w:r>
      <w:r w:rsidR="008C0B25">
        <w:rPr>
          <w:rFonts w:ascii="Arial" w:hAnsi="Arial" w:cs="Arial"/>
        </w:rPr>
        <w:t xml:space="preserve">punomoćnik Vesna Restović, prilaže punomoć </w:t>
      </w:r>
    </w:p>
    <w:p w:rsidR="0029720B" w:rsidP="0029720B" w:rsidRDefault="0029720B">
      <w:pPr>
        <w:jc w:val="both"/>
        <w:rPr>
          <w:rFonts w:ascii="Arial" w:hAnsi="Arial" w:cs="Arial"/>
        </w:rPr>
      </w:pPr>
    </w:p>
    <w:p w:rsidRPr="00CB5D54" w:rsidR="0029720B" w:rsidP="00CB5D54" w:rsidRDefault="00CB5D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</w:t>
      </w:r>
      <w:r w:rsidRPr="00CB5D54" w:rsidR="0029720B">
        <w:rPr>
          <w:rFonts w:ascii="Arial" w:hAnsi="Arial" w:cs="Arial"/>
        </w:rPr>
        <w:t>a vjerovnike:</w:t>
      </w:r>
      <w:r w:rsidRPr="00CB5D54">
        <w:rPr>
          <w:rFonts w:ascii="Arial" w:hAnsi="Arial" w:cs="Arial"/>
        </w:rPr>
        <w:t xml:space="preserve"> </w:t>
      </w:r>
      <w:r w:rsidR="008C0B25">
        <w:rPr>
          <w:rFonts w:ascii="Arial" w:hAnsi="Arial" w:cs="Arial"/>
        </w:rPr>
        <w:t>nitko</w:t>
      </w:r>
    </w:p>
    <w:p w:rsidR="00CB5D54" w:rsidP="0029720B" w:rsidRDefault="00CB5D54">
      <w:pPr>
        <w:jc w:val="both"/>
        <w:rPr>
          <w:rFonts w:ascii="Arial" w:hAnsi="Arial" w:cs="Arial"/>
        </w:rPr>
      </w:pPr>
    </w:p>
    <w:p w:rsidR="00B340CF" w:rsidP="0029720B" w:rsidRDefault="00B340CF">
      <w:pPr>
        <w:jc w:val="both"/>
        <w:rPr>
          <w:rFonts w:ascii="Arial" w:hAnsi="Arial" w:cs="Arial"/>
        </w:rPr>
      </w:pPr>
    </w:p>
    <w:p w:rsidRPr="00705CF8" w:rsidR="00246F67" w:rsidP="00246F67" w:rsidRDefault="00E60C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05CF8" w:rsidR="00246F67">
        <w:rPr>
          <w:rFonts w:ascii="Arial" w:hAnsi="Arial" w:cs="Arial"/>
        </w:rPr>
        <w:t>Utvrđuje se da je rješenjem ovog suda poslovni broj St</w:t>
      </w:r>
      <w:r w:rsidRPr="00E67566" w:rsidR="00246F67">
        <w:rPr>
          <w:rFonts w:ascii="Arial" w:hAnsi="Arial" w:cs="Arial"/>
        </w:rPr>
        <w:t>-</w:t>
      </w:r>
      <w:r w:rsidR="00147519">
        <w:rPr>
          <w:rFonts w:ascii="Arial" w:hAnsi="Arial" w:cs="Arial"/>
        </w:rPr>
        <w:t>366</w:t>
      </w:r>
      <w:r w:rsidRPr="00E67566" w:rsidR="00246F67">
        <w:rPr>
          <w:rFonts w:ascii="Arial" w:hAnsi="Arial" w:cs="Arial"/>
        </w:rPr>
        <w:t>/</w:t>
      </w:r>
      <w:r w:rsidR="00246F67">
        <w:rPr>
          <w:rFonts w:ascii="Arial" w:hAnsi="Arial" w:cs="Arial"/>
        </w:rPr>
        <w:t>202</w:t>
      </w:r>
      <w:r w:rsidR="00147519">
        <w:rPr>
          <w:rFonts w:ascii="Arial" w:hAnsi="Arial" w:cs="Arial"/>
        </w:rPr>
        <w:t>4</w:t>
      </w:r>
      <w:r w:rsidR="00246F67">
        <w:rPr>
          <w:rFonts w:ascii="Arial" w:hAnsi="Arial" w:cs="Arial"/>
        </w:rPr>
        <w:t>-</w:t>
      </w:r>
      <w:r w:rsidR="00147519">
        <w:rPr>
          <w:rFonts w:ascii="Arial" w:hAnsi="Arial" w:cs="Arial"/>
        </w:rPr>
        <w:t>3</w:t>
      </w:r>
      <w:r w:rsidR="00246F67">
        <w:rPr>
          <w:rFonts w:ascii="Arial" w:hAnsi="Arial" w:cs="Arial"/>
        </w:rPr>
        <w:t xml:space="preserve"> od </w:t>
      </w:r>
      <w:r w:rsidR="00147519">
        <w:rPr>
          <w:rFonts w:ascii="Arial" w:hAnsi="Arial" w:cs="Arial"/>
        </w:rPr>
        <w:t>19. srpnja 2024</w:t>
      </w:r>
      <w:r w:rsidR="00246F67">
        <w:rPr>
          <w:rFonts w:ascii="Arial" w:hAnsi="Arial" w:cs="Arial"/>
        </w:rPr>
        <w:t xml:space="preserve">. </w:t>
      </w:r>
      <w:r w:rsidRPr="00E67566" w:rsidR="00246F67">
        <w:rPr>
          <w:rFonts w:ascii="Arial" w:hAnsi="Arial" w:cs="Arial"/>
        </w:rPr>
        <w:t>otvoren predstečajni postupak nad</w:t>
      </w:r>
      <w:r w:rsidR="00147519">
        <w:rPr>
          <w:rFonts w:ascii="Arial" w:hAnsi="Arial" w:cs="Arial"/>
        </w:rPr>
        <w:t xml:space="preserve"> </w:t>
      </w:r>
      <w:r w:rsidR="00C50F3F">
        <w:rPr>
          <w:rFonts w:ascii="Arial" w:hAnsi="Arial" w:cs="Arial"/>
        </w:rPr>
        <w:t xml:space="preserve">dužnikom </w:t>
      </w:r>
      <w:r w:rsidR="00147519">
        <w:rPr>
          <w:rFonts w:ascii="Arial" w:hAnsi="Arial" w:cs="Arial"/>
        </w:rPr>
        <w:t>LAST SUBJECT j.d.o.o., Split, Mostarska 58, OIB: 00258538815, a</w:t>
      </w:r>
      <w:r w:rsidRPr="00E67566" w:rsidR="00246F67">
        <w:rPr>
          <w:rFonts w:ascii="Arial" w:hAnsi="Arial" w:cs="Arial"/>
        </w:rPr>
        <w:t xml:space="preserve"> tim rješenjem su pozvani vjerovnici dužnika prijaviti svoje tražbine nadležnoj jedinici Financijske agencije, dok su</w:t>
      </w:r>
      <w:r w:rsidRPr="00705CF8" w:rsidR="00246F67">
        <w:rPr>
          <w:rFonts w:ascii="Arial" w:hAnsi="Arial" w:cs="Arial"/>
        </w:rPr>
        <w:t xml:space="preserve"> izlučni i razlučni vjerovnici pozvani</w:t>
      </w:r>
      <w:r w:rsidR="00246F67">
        <w:rPr>
          <w:rFonts w:ascii="Arial" w:hAnsi="Arial" w:cs="Arial"/>
        </w:rPr>
        <w:t xml:space="preserve"> </w:t>
      </w:r>
      <w:r w:rsidRPr="00705CF8" w:rsidR="00246F67">
        <w:rPr>
          <w:rFonts w:ascii="Arial" w:hAnsi="Arial" w:cs="Arial"/>
        </w:rPr>
        <w:t xml:space="preserve">dostaviti obavijest o postojanju izlučnih i razlučnih prava, sve to u određenom roku. Isto tako, tim rješenjem su pozvani dužnik, povjerenik i vjerovnici dostaviti Financijskoj agenciji svoje očitovanje o prijavljenim tražbinama. </w:t>
      </w:r>
    </w:p>
    <w:p w:rsidRPr="00705CF8" w:rsidR="00246F67" w:rsidP="00246F67" w:rsidRDefault="00246F67">
      <w:pPr>
        <w:jc w:val="both"/>
        <w:rPr>
          <w:rFonts w:ascii="Arial" w:hAnsi="Arial" w:cs="Arial"/>
        </w:rPr>
      </w:pPr>
    </w:p>
    <w:p w:rsidRPr="00705CF8" w:rsidR="00246F67" w:rsidP="00E60C89" w:rsidRDefault="00E60C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705CF8" w:rsidR="00246F67">
        <w:rPr>
          <w:rFonts w:ascii="Arial" w:hAnsi="Arial" w:cs="Arial"/>
        </w:rPr>
        <w:t xml:space="preserve">Utvrđuje se da je predmet današnjeg ročišta ispitivanje prijavljenih tražbina vjerovnika, sukladno naprijed navedenom rješenju ovog suda od </w:t>
      </w:r>
      <w:r w:rsidR="00147519">
        <w:rPr>
          <w:rFonts w:ascii="Arial" w:hAnsi="Arial" w:cs="Arial"/>
        </w:rPr>
        <w:t>19. srpnja 2024</w:t>
      </w:r>
      <w:r w:rsidRPr="00705CF8" w:rsidR="00246F67">
        <w:rPr>
          <w:rFonts w:ascii="Arial" w:hAnsi="Arial" w:cs="Arial"/>
        </w:rPr>
        <w:t xml:space="preserve">., a koje rješenje je objavljeno na e-Oglasnoj ploči suda istog dana kada je i doneseno. </w:t>
      </w:r>
    </w:p>
    <w:p w:rsidRPr="00705CF8" w:rsidR="00246F67" w:rsidP="00246F67" w:rsidRDefault="00246F67">
      <w:pPr>
        <w:ind w:firstLine="708"/>
        <w:jc w:val="both"/>
        <w:rPr>
          <w:rFonts w:ascii="Arial" w:hAnsi="Arial" w:cs="Arial"/>
        </w:rPr>
      </w:pPr>
    </w:p>
    <w:p w:rsidR="004D7C74" w:rsidP="00E60C89" w:rsidRDefault="00E60C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05CF8" w:rsidR="00246F67">
        <w:rPr>
          <w:rFonts w:ascii="Arial" w:hAnsi="Arial" w:cs="Arial"/>
        </w:rPr>
        <w:t>Nadalje, utvrđuje se da je Financijska agencija na mrežnoj stranici e-Oglasna ploča sudova objavila:</w:t>
      </w:r>
    </w:p>
    <w:p w:rsidRPr="00705CF8" w:rsidR="004D7C74" w:rsidP="00E60C89" w:rsidRDefault="004D7C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B340CF">
        <w:rPr>
          <w:rFonts w:ascii="Arial" w:hAnsi="Arial" w:cs="Arial"/>
        </w:rPr>
        <w:t>22. kolovoza 2024. popis obveza dužnika</w:t>
      </w:r>
      <w:r w:rsidR="00C50F3F">
        <w:rPr>
          <w:rFonts w:ascii="Arial" w:hAnsi="Arial" w:cs="Arial"/>
        </w:rPr>
        <w:t>;</w:t>
      </w:r>
    </w:p>
    <w:p w:rsidRPr="004D7C74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5C6B73">
        <w:rPr>
          <w:rFonts w:ascii="Arial" w:hAnsi="Arial" w:cs="Arial"/>
        </w:rPr>
        <w:t xml:space="preserve">- </w:t>
      </w:r>
      <w:r w:rsidR="004D7C74">
        <w:rPr>
          <w:rFonts w:ascii="Arial" w:hAnsi="Arial" w:cs="Arial"/>
        </w:rPr>
        <w:t xml:space="preserve">22. kolovoza </w:t>
      </w:r>
      <w:r w:rsidRPr="004D7C74" w:rsidR="004D7C74">
        <w:rPr>
          <w:rFonts w:ascii="Arial" w:hAnsi="Arial" w:cs="Arial"/>
        </w:rPr>
        <w:t>2024</w:t>
      </w:r>
      <w:r w:rsidRPr="004D7C74">
        <w:rPr>
          <w:rFonts w:ascii="Arial" w:hAnsi="Arial" w:cs="Arial"/>
        </w:rPr>
        <w:t xml:space="preserve">. </w:t>
      </w:r>
      <w:r w:rsidRPr="004D7C74" w:rsidR="004D7C74">
        <w:rPr>
          <w:rFonts w:ascii="Arial" w:hAnsi="Arial" w:cs="Arial"/>
        </w:rPr>
        <w:t>prijava tražbina vjerovnika</w:t>
      </w:r>
      <w:r w:rsidR="00C50F3F">
        <w:rPr>
          <w:rFonts w:ascii="Arial" w:hAnsi="Arial" w:cs="Arial"/>
        </w:rPr>
        <w:t>;</w:t>
      </w:r>
      <w:r w:rsidRPr="004D7C74" w:rsidR="004D7C74">
        <w:rPr>
          <w:rFonts w:ascii="Arial" w:hAnsi="Arial" w:cs="Arial"/>
        </w:rPr>
        <w:t xml:space="preserve"> </w:t>
      </w:r>
    </w:p>
    <w:p w:rsidRPr="004D7C74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4D7C74">
        <w:rPr>
          <w:rFonts w:ascii="Arial" w:hAnsi="Arial" w:cs="Arial"/>
        </w:rPr>
        <w:t xml:space="preserve">- </w:t>
      </w:r>
      <w:r w:rsidRPr="004D7C74" w:rsidR="004D7C74">
        <w:rPr>
          <w:rFonts w:ascii="Arial" w:hAnsi="Arial" w:cs="Arial"/>
        </w:rPr>
        <w:t>22. kolovoza</w:t>
      </w:r>
      <w:r w:rsidRPr="004D7C74" w:rsidR="005C6B73">
        <w:rPr>
          <w:rFonts w:ascii="Arial" w:hAnsi="Arial" w:cs="Arial"/>
        </w:rPr>
        <w:t xml:space="preserve"> </w:t>
      </w:r>
      <w:r w:rsidRPr="004D7C74" w:rsidR="004D7C74">
        <w:rPr>
          <w:rFonts w:ascii="Arial" w:hAnsi="Arial" w:cs="Arial"/>
        </w:rPr>
        <w:t>2024</w:t>
      </w:r>
      <w:r w:rsidRPr="004D7C74">
        <w:rPr>
          <w:rFonts w:ascii="Arial" w:hAnsi="Arial" w:cs="Arial"/>
        </w:rPr>
        <w:t>.</w:t>
      </w:r>
      <w:r w:rsidRPr="004D7C74" w:rsidR="004D7C74">
        <w:rPr>
          <w:rFonts w:ascii="Arial" w:hAnsi="Arial" w:cs="Arial"/>
        </w:rPr>
        <w:t xml:space="preserve"> tablica prijavljenih tražbina</w:t>
      </w:r>
      <w:r w:rsidRPr="004D7C74">
        <w:rPr>
          <w:rFonts w:ascii="Arial" w:hAnsi="Arial" w:cs="Arial"/>
        </w:rPr>
        <w:t>;</w:t>
      </w:r>
    </w:p>
    <w:p w:rsidRPr="004D7C74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4D7C74">
        <w:rPr>
          <w:rFonts w:ascii="Arial" w:hAnsi="Arial" w:cs="Arial"/>
        </w:rPr>
        <w:t xml:space="preserve">- </w:t>
      </w:r>
      <w:r w:rsidRPr="004D7C74" w:rsidR="004D7C74">
        <w:rPr>
          <w:rFonts w:ascii="Arial" w:hAnsi="Arial" w:cs="Arial"/>
        </w:rPr>
        <w:t>3. listopada</w:t>
      </w:r>
      <w:r w:rsidRPr="004D7C74" w:rsidR="005C6B73">
        <w:rPr>
          <w:rFonts w:ascii="Arial" w:hAnsi="Arial" w:cs="Arial"/>
        </w:rPr>
        <w:t xml:space="preserve"> 2024.</w:t>
      </w:r>
      <w:r w:rsidRPr="004D7C74">
        <w:rPr>
          <w:rFonts w:ascii="Arial" w:hAnsi="Arial" w:cs="Arial"/>
        </w:rPr>
        <w:t xml:space="preserve"> očitovanje dužnika o prijavljenim tražbinama;</w:t>
      </w:r>
    </w:p>
    <w:p w:rsidRPr="004D7C74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4D7C74">
        <w:rPr>
          <w:rFonts w:ascii="Arial" w:hAnsi="Arial" w:cs="Arial"/>
        </w:rPr>
        <w:t>-</w:t>
      </w:r>
      <w:r w:rsidRPr="004D7C74" w:rsidR="004D7C74">
        <w:rPr>
          <w:rFonts w:ascii="Arial" w:hAnsi="Arial" w:cs="Arial"/>
        </w:rPr>
        <w:t xml:space="preserve"> 3. listopada 2024</w:t>
      </w:r>
      <w:r w:rsidRPr="004D7C74" w:rsidR="00F803D2">
        <w:rPr>
          <w:rFonts w:ascii="Arial" w:hAnsi="Arial" w:cs="Arial"/>
        </w:rPr>
        <w:t>.</w:t>
      </w:r>
      <w:r w:rsidRPr="004D7C74">
        <w:rPr>
          <w:rFonts w:ascii="Arial" w:hAnsi="Arial" w:cs="Arial"/>
        </w:rPr>
        <w:t xml:space="preserve"> očitovanje povjerenika o prijavljenim tražbinama;</w:t>
      </w:r>
    </w:p>
    <w:p w:rsidRPr="004D7C74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4D7C74">
        <w:rPr>
          <w:rFonts w:ascii="Arial" w:hAnsi="Arial" w:cs="Arial"/>
        </w:rPr>
        <w:lastRenderedPageBreak/>
        <w:t xml:space="preserve">- </w:t>
      </w:r>
      <w:r w:rsidRPr="004D7C74" w:rsidR="004D7C74">
        <w:rPr>
          <w:rFonts w:ascii="Arial" w:hAnsi="Arial" w:cs="Arial"/>
        </w:rPr>
        <w:t>29. listopada</w:t>
      </w:r>
      <w:r w:rsidRPr="004D7C74">
        <w:rPr>
          <w:rFonts w:ascii="Arial" w:hAnsi="Arial" w:cs="Arial"/>
        </w:rPr>
        <w:t xml:space="preserve"> 202</w:t>
      </w:r>
      <w:r w:rsidRPr="004D7C74" w:rsidR="005C6B73">
        <w:rPr>
          <w:rFonts w:ascii="Arial" w:hAnsi="Arial" w:cs="Arial"/>
        </w:rPr>
        <w:t>4</w:t>
      </w:r>
      <w:r w:rsidRPr="004D7C74">
        <w:rPr>
          <w:rFonts w:ascii="Arial" w:hAnsi="Arial" w:cs="Arial"/>
        </w:rPr>
        <w:t>. tablic</w:t>
      </w:r>
      <w:r w:rsidR="00C50F3F">
        <w:rPr>
          <w:rFonts w:ascii="Arial" w:hAnsi="Arial" w:cs="Arial"/>
        </w:rPr>
        <w:t>u</w:t>
      </w:r>
      <w:r w:rsidRPr="004D7C74">
        <w:rPr>
          <w:rFonts w:ascii="Arial" w:hAnsi="Arial" w:cs="Arial"/>
        </w:rPr>
        <w:t xml:space="preserve"> osporenih tražbina</w:t>
      </w:r>
      <w:r w:rsidR="00C50F3F">
        <w:rPr>
          <w:rFonts w:ascii="Arial" w:hAnsi="Arial" w:cs="Arial"/>
        </w:rPr>
        <w:t>.</w:t>
      </w: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</w:p>
    <w:p w:rsidRPr="009D1885" w:rsidR="00246F67" w:rsidP="00246F67" w:rsidRDefault="00246F6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kod ovog suda dana </w:t>
      </w:r>
      <w:r w:rsidR="00147519">
        <w:rPr>
          <w:rFonts w:ascii="Arial" w:hAnsi="Arial" w:cs="Arial"/>
        </w:rPr>
        <w:t xml:space="preserve">25. listopada </w:t>
      </w:r>
      <w:r>
        <w:rPr>
          <w:rFonts w:ascii="Arial" w:hAnsi="Arial" w:cs="Arial"/>
        </w:rPr>
        <w:t xml:space="preserve">2024. zaprimljen podnesak dužnika kojim moli </w:t>
      </w:r>
      <w:r w:rsidRPr="009D1885">
        <w:rPr>
          <w:rFonts w:ascii="Arial" w:hAnsi="Arial" w:cs="Arial"/>
        </w:rPr>
        <w:t>produljenje roka za provođenje predstečajnog postupka</w:t>
      </w:r>
      <w:r w:rsidRPr="009D1885" w:rsidR="009D1885">
        <w:rPr>
          <w:rFonts w:ascii="Arial" w:hAnsi="Arial" w:cs="Arial"/>
        </w:rPr>
        <w:t xml:space="preserve">, o kojem je odlučeno rješenjem ovog suda od </w:t>
      </w:r>
      <w:r w:rsidR="00147519">
        <w:rPr>
          <w:rFonts w:ascii="Arial" w:hAnsi="Arial" w:cs="Arial"/>
        </w:rPr>
        <w:t>28. listopada</w:t>
      </w:r>
      <w:r w:rsidRPr="009D1885" w:rsidR="009D1885">
        <w:rPr>
          <w:rFonts w:ascii="Arial" w:hAnsi="Arial" w:cs="Arial"/>
        </w:rPr>
        <w:t xml:space="preserve"> 2024.</w:t>
      </w:r>
    </w:p>
    <w:p w:rsidRPr="00246F67" w:rsidR="00246F67" w:rsidP="00246F67" w:rsidRDefault="00246F67">
      <w:pPr>
        <w:ind w:firstLine="708"/>
        <w:jc w:val="both"/>
        <w:rPr>
          <w:rFonts w:ascii="Arial" w:hAnsi="Arial" w:cs="Arial"/>
          <w:u w:val="single"/>
        </w:rPr>
      </w:pP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Pristupa se ispitivanju prijavljenih tražbina iskazanih u sljedećoj tablici:</w:t>
      </w: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9062" w:type="dxa"/>
        <w:jc w:val="center"/>
        <w:tblLook w:firstRow="1" w:lastRow="0" w:firstColumn="1" w:lastColumn="0" w:noHBand="0" w:noVBand="1" w:val="04A0"/>
      </w:tblPr>
      <w:tblGrid>
        <w:gridCol w:w="946"/>
        <w:gridCol w:w="2017"/>
        <w:gridCol w:w="1685"/>
        <w:gridCol w:w="1524"/>
        <w:gridCol w:w="1594"/>
        <w:gridCol w:w="1296"/>
      </w:tblGrid>
      <w:tr w:rsidRPr="00783430" w:rsidR="00AF0E64" w:rsidTr="00AF0E64">
        <w:trPr>
          <w:trHeight w:val="567"/>
          <w:jc w:val="center"/>
        </w:trPr>
        <w:tc>
          <w:tcPr>
            <w:tcW w:w="1069" w:type="dxa"/>
            <w:vAlign w:val="center"/>
          </w:tcPr>
          <w:p w:rsidRPr="00783430" w:rsidR="00AF0E64" w:rsidP="0023194C" w:rsidRDefault="00AF0E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1966" w:type="dxa"/>
            <w:tcBorders>
              <w:bottom w:val="single" w:color="auto" w:sz="4" w:space="0"/>
            </w:tcBorders>
            <w:vAlign w:val="center"/>
          </w:tcPr>
          <w:p w:rsidRPr="00783430" w:rsidR="00AF0E64" w:rsidP="0023194C" w:rsidRDefault="00AF0E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AF0E64" w:rsidP="0023194C" w:rsidRDefault="00AF0E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516" w:type="dxa"/>
            <w:tcBorders>
              <w:bottom w:val="single" w:color="auto" w:sz="4" w:space="0"/>
            </w:tcBorders>
          </w:tcPr>
          <w:p w:rsidR="00AF0E64" w:rsidP="0023194C" w:rsidRDefault="00AF0E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F0E64" w:rsidP="00AF0E64" w:rsidRDefault="00AF0E64">
            <w:pPr>
              <w:rPr>
                <w:rFonts w:ascii="Arial" w:hAnsi="Arial" w:cs="Arial"/>
                <w:sz w:val="22"/>
                <w:szCs w:val="22"/>
              </w:rPr>
            </w:pPr>
          </w:p>
          <w:p w:rsidRPr="00AF0E64" w:rsidR="00AF0E64" w:rsidP="00AF0E64" w:rsidRDefault="00AF0E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1647" w:type="dxa"/>
            <w:tcBorders>
              <w:bottom w:val="single" w:color="auto" w:sz="4" w:space="0"/>
            </w:tcBorders>
            <w:vAlign w:val="center"/>
          </w:tcPr>
          <w:p w:rsidRPr="00783430" w:rsidR="00AF0E64" w:rsidP="0023194C" w:rsidRDefault="00AF0E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podnošenja prijave tražbine</w:t>
            </w:r>
          </w:p>
        </w:tc>
        <w:tc>
          <w:tcPr>
            <w:tcW w:w="1302" w:type="dxa"/>
            <w:tcBorders>
              <w:bottom w:val="single" w:color="auto" w:sz="4" w:space="0"/>
            </w:tcBorders>
            <w:vAlign w:val="center"/>
          </w:tcPr>
          <w:p w:rsidRPr="00783430" w:rsidR="00AF0E64" w:rsidP="0023194C" w:rsidRDefault="00AF0E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tražbine koja je predmete ispitivanja</w:t>
            </w:r>
          </w:p>
        </w:tc>
      </w:tr>
      <w:tr w:rsidRPr="00783430" w:rsidR="0063212E" w:rsidTr="00AF0E64">
        <w:trPr>
          <w:trHeight w:val="567"/>
          <w:jc w:val="center"/>
        </w:trPr>
        <w:tc>
          <w:tcPr>
            <w:tcW w:w="1069" w:type="dxa"/>
            <w:vAlign w:val="center"/>
          </w:tcPr>
          <w:p w:rsidRPr="00783430" w:rsidR="0063212E" w:rsidP="0063212E" w:rsidRDefault="00632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66" w:type="dxa"/>
            <w:vAlign w:val="center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REPUBLIKA HRVATSKA, MINISTARSTVO FINANCIJA</w:t>
            </w:r>
          </w:p>
        </w:tc>
        <w:tc>
          <w:tcPr>
            <w:tcW w:w="1562" w:type="dxa"/>
            <w:vAlign w:val="center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18683136487</w:t>
            </w:r>
          </w:p>
        </w:tc>
        <w:tc>
          <w:tcPr>
            <w:tcW w:w="1516" w:type="dxa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Split, Trg dr. Franje Tuđmana 4</w:t>
            </w:r>
          </w:p>
        </w:tc>
        <w:tc>
          <w:tcPr>
            <w:tcW w:w="1647" w:type="dxa"/>
            <w:vAlign w:val="center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01.08.2024.</w:t>
            </w:r>
          </w:p>
        </w:tc>
        <w:tc>
          <w:tcPr>
            <w:tcW w:w="1302" w:type="dxa"/>
            <w:vAlign w:val="center"/>
          </w:tcPr>
          <w:p w:rsidRPr="00EE54C5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EE54C5">
              <w:rPr>
                <w:rFonts w:ascii="Arial" w:hAnsi="Arial" w:cs="Arial"/>
              </w:rPr>
              <w:t>49.719,24 EUR</w:t>
            </w:r>
          </w:p>
        </w:tc>
      </w:tr>
      <w:tr w:rsidRPr="00783430" w:rsidR="0063212E" w:rsidTr="00AF0E64">
        <w:trPr>
          <w:trHeight w:val="567"/>
          <w:jc w:val="center"/>
        </w:trPr>
        <w:tc>
          <w:tcPr>
            <w:tcW w:w="1069" w:type="dxa"/>
            <w:vAlign w:val="center"/>
          </w:tcPr>
          <w:p w:rsidRPr="00783430" w:rsidR="0063212E" w:rsidP="0063212E" w:rsidRDefault="00632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66" w:type="dxa"/>
            <w:vAlign w:val="center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SALONA VAR d.o.o.</w:t>
            </w:r>
          </w:p>
        </w:tc>
        <w:tc>
          <w:tcPr>
            <w:tcW w:w="1562" w:type="dxa"/>
            <w:vAlign w:val="center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29355720128</w:t>
            </w:r>
          </w:p>
        </w:tc>
        <w:tc>
          <w:tcPr>
            <w:tcW w:w="1516" w:type="dxa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Solin, Kaštelanska 39 a</w:t>
            </w:r>
          </w:p>
        </w:tc>
        <w:tc>
          <w:tcPr>
            <w:tcW w:w="1647" w:type="dxa"/>
            <w:vAlign w:val="center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08.08.2024.</w:t>
            </w:r>
          </w:p>
        </w:tc>
        <w:tc>
          <w:tcPr>
            <w:tcW w:w="1302" w:type="dxa"/>
            <w:vAlign w:val="bottom"/>
          </w:tcPr>
          <w:p w:rsidRPr="00EE54C5" w:rsidR="0063212E" w:rsidP="0063212E" w:rsidRDefault="0063212E">
            <w:pPr>
              <w:rPr>
                <w:rFonts w:ascii="Arial" w:hAnsi="Arial" w:cs="Arial"/>
              </w:rPr>
            </w:pPr>
            <w:r w:rsidRPr="00EE54C5">
              <w:rPr>
                <w:rFonts w:ascii="Arial" w:hAnsi="Arial" w:cs="Arial"/>
              </w:rPr>
              <w:t>1.022,70 EUR</w:t>
            </w:r>
          </w:p>
        </w:tc>
      </w:tr>
      <w:tr w:rsidRPr="00783430" w:rsidR="0063212E" w:rsidTr="00AF0E64">
        <w:trPr>
          <w:trHeight w:val="567"/>
          <w:jc w:val="center"/>
        </w:trPr>
        <w:tc>
          <w:tcPr>
            <w:tcW w:w="1069" w:type="dxa"/>
            <w:vAlign w:val="center"/>
          </w:tcPr>
          <w:p w:rsidRPr="00783430" w:rsidR="0063212E" w:rsidP="0063212E" w:rsidRDefault="00632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8343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66" w:type="dxa"/>
            <w:vAlign w:val="center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SRL TRISTAN KRSTIC</w:t>
            </w:r>
          </w:p>
        </w:tc>
        <w:tc>
          <w:tcPr>
            <w:tcW w:w="1562" w:type="dxa"/>
            <w:vAlign w:val="center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-</w:t>
            </w:r>
          </w:p>
        </w:tc>
        <w:tc>
          <w:tcPr>
            <w:tcW w:w="1516" w:type="dxa"/>
          </w:tcPr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Drève des Renards 6/3</w:t>
            </w:r>
          </w:p>
          <w:p w:rsidRPr="0063212E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1180 Bruxelles, Belgija</w:t>
            </w:r>
          </w:p>
        </w:tc>
        <w:tc>
          <w:tcPr>
            <w:tcW w:w="1647" w:type="dxa"/>
            <w:vAlign w:val="center"/>
          </w:tcPr>
          <w:p w:rsidRPr="0063212E" w:rsidR="0063212E" w:rsidP="006C588D" w:rsidRDefault="0063212E">
            <w:pPr>
              <w:jc w:val="center"/>
              <w:rPr>
                <w:rFonts w:ascii="Arial" w:hAnsi="Arial" w:cs="Arial"/>
                <w:u w:val="single"/>
              </w:rPr>
            </w:pPr>
            <w:r w:rsidRPr="00EE54C5">
              <w:rPr>
                <w:rFonts w:ascii="Arial" w:hAnsi="Arial" w:cs="Arial"/>
              </w:rPr>
              <w:t>0</w:t>
            </w:r>
            <w:r w:rsidR="006C588D">
              <w:rPr>
                <w:rFonts w:ascii="Arial" w:hAnsi="Arial" w:cs="Arial"/>
              </w:rPr>
              <w:t>2</w:t>
            </w:r>
            <w:r w:rsidRPr="00EE54C5">
              <w:rPr>
                <w:rFonts w:ascii="Arial" w:hAnsi="Arial" w:cs="Arial"/>
              </w:rPr>
              <w:t>.08.2024</w:t>
            </w:r>
            <w:r w:rsidRPr="0063212E">
              <w:rPr>
                <w:rFonts w:ascii="Arial" w:hAnsi="Arial" w:cs="Arial"/>
                <w:u w:val="single"/>
              </w:rPr>
              <w:t>.</w:t>
            </w:r>
          </w:p>
        </w:tc>
        <w:tc>
          <w:tcPr>
            <w:tcW w:w="1302" w:type="dxa"/>
            <w:vAlign w:val="center"/>
          </w:tcPr>
          <w:p w:rsidRPr="00EE54C5" w:rsidR="0063212E" w:rsidP="0063212E" w:rsidRDefault="0063212E">
            <w:pPr>
              <w:jc w:val="center"/>
              <w:rPr>
                <w:rFonts w:ascii="Arial" w:hAnsi="Arial" w:cs="Arial"/>
              </w:rPr>
            </w:pPr>
            <w:r w:rsidRPr="00EE54C5">
              <w:rPr>
                <w:rFonts w:ascii="Arial" w:hAnsi="Arial" w:cs="Arial"/>
              </w:rPr>
              <w:t>3.125,00 EUR</w:t>
            </w:r>
          </w:p>
        </w:tc>
      </w:tr>
      <w:tr w:rsidRPr="00783430" w:rsidR="0063212E" w:rsidTr="00AF0E64">
        <w:trPr>
          <w:trHeight w:val="567"/>
          <w:jc w:val="center"/>
        </w:trPr>
        <w:tc>
          <w:tcPr>
            <w:tcW w:w="1069" w:type="dxa"/>
            <w:vAlign w:val="center"/>
          </w:tcPr>
          <w:p w:rsidRPr="00783430" w:rsidR="0063212E" w:rsidP="0063212E" w:rsidRDefault="00632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6" w:type="dxa"/>
            <w:vAlign w:val="center"/>
          </w:tcPr>
          <w:p w:rsidRPr="00783430" w:rsidR="0063212E" w:rsidP="0063212E" w:rsidRDefault="00632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Pr="00783430" w:rsidR="0063212E" w:rsidP="0063212E" w:rsidRDefault="00632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:rsidRPr="00783430" w:rsidR="0063212E" w:rsidP="0063212E" w:rsidRDefault="00632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  <w:vAlign w:val="center"/>
          </w:tcPr>
          <w:p w:rsidRPr="00783430" w:rsidR="0063212E" w:rsidP="0063212E" w:rsidRDefault="00632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dxa"/>
            <w:vAlign w:val="center"/>
          </w:tcPr>
          <w:p w:rsidRPr="00E60C89" w:rsidR="0063212E" w:rsidP="0063212E" w:rsidRDefault="006321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46F67" w:rsidP="00246F67" w:rsidRDefault="00246F67">
      <w:pPr>
        <w:ind w:firstLine="708"/>
        <w:jc w:val="both"/>
        <w:rPr>
          <w:rFonts w:ascii="Arial" w:hAnsi="Arial" w:cs="Arial"/>
        </w:rPr>
      </w:pPr>
    </w:p>
    <w:p w:rsidRPr="00705CF8" w:rsidR="0039683C" w:rsidP="00246F67" w:rsidRDefault="0039683C">
      <w:pPr>
        <w:ind w:firstLine="708"/>
        <w:jc w:val="both"/>
        <w:rPr>
          <w:rFonts w:ascii="Arial" w:hAnsi="Arial" w:cs="Arial"/>
        </w:rPr>
      </w:pPr>
    </w:p>
    <w:p w:rsidR="001D6363" w:rsidP="001D6363" w:rsidRDefault="00246F67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="007531B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C40F90">
        <w:rPr>
          <w:rFonts w:ascii="Arial" w:hAnsi="Arial" w:cs="Arial"/>
        </w:rPr>
        <w:t>U odnosu na prijavljene tražbine dužnik se očitovao kako</w:t>
      </w:r>
      <w:r>
        <w:rPr>
          <w:rFonts w:ascii="Arial" w:hAnsi="Arial" w:cs="Arial"/>
        </w:rPr>
        <w:t xml:space="preserve"> </w:t>
      </w:r>
      <w:r w:rsidR="001D6363">
        <w:rPr>
          <w:rFonts w:ascii="Arial" w:hAnsi="Arial" w:cs="Arial"/>
        </w:rPr>
        <w:t xml:space="preserve">slijedi: </w:t>
      </w:r>
    </w:p>
    <w:p w:rsidR="00C50F3F" w:rsidP="001D6363" w:rsidRDefault="001D6363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60C89">
        <w:rPr>
          <w:rFonts w:ascii="Arial" w:hAnsi="Arial" w:cs="Arial"/>
        </w:rPr>
        <w:t xml:space="preserve">tražbinu pod rednim brojem </w:t>
      </w:r>
      <w:r w:rsidR="006F137F">
        <w:rPr>
          <w:rFonts w:ascii="Arial" w:hAnsi="Arial" w:cs="Arial"/>
        </w:rPr>
        <w:t xml:space="preserve">3. </w:t>
      </w:r>
      <w:r w:rsidRPr="0063212E" w:rsidR="006F137F">
        <w:rPr>
          <w:rFonts w:ascii="Arial" w:hAnsi="Arial" w:cs="Arial"/>
        </w:rPr>
        <w:t>SRL TRISTAN KRSTIC</w:t>
      </w:r>
      <w:r w:rsidRPr="00E60C89">
        <w:rPr>
          <w:rFonts w:ascii="Arial" w:hAnsi="Arial" w:cs="Arial"/>
        </w:rPr>
        <w:t xml:space="preserve">, prijavljenu u iznosu od </w:t>
      </w:r>
      <w:r w:rsidR="006F137F">
        <w:rPr>
          <w:rFonts w:ascii="Arial" w:hAnsi="Arial" w:cs="Arial"/>
        </w:rPr>
        <w:t>3.125,00</w:t>
      </w:r>
      <w:r w:rsidRPr="00E60C89">
        <w:rPr>
          <w:rFonts w:ascii="Arial" w:hAnsi="Arial" w:cs="Arial"/>
        </w:rPr>
        <w:t xml:space="preserve"> EUR</w:t>
      </w:r>
      <w:r w:rsidR="006F137F">
        <w:rPr>
          <w:rFonts w:ascii="Arial" w:hAnsi="Arial" w:cs="Arial"/>
        </w:rPr>
        <w:t>-a, osporava u cijelosti</w:t>
      </w:r>
      <w:r w:rsidR="00EE54C5">
        <w:rPr>
          <w:rFonts w:ascii="Arial" w:hAnsi="Arial" w:cs="Arial"/>
        </w:rPr>
        <w:t>, j</w:t>
      </w:r>
      <w:r w:rsidR="006F137F">
        <w:rPr>
          <w:rFonts w:ascii="Arial" w:hAnsi="Arial" w:cs="Arial"/>
        </w:rPr>
        <w:t xml:space="preserve">er </w:t>
      </w:r>
      <w:r w:rsidR="00EE54C5">
        <w:rPr>
          <w:rFonts w:ascii="Arial" w:hAnsi="Arial" w:cs="Arial"/>
        </w:rPr>
        <w:t xml:space="preserve">da </w:t>
      </w:r>
      <w:r w:rsidR="006F137F">
        <w:rPr>
          <w:rFonts w:ascii="Arial" w:hAnsi="Arial" w:cs="Arial"/>
        </w:rPr>
        <w:t>dužnik tražbinu nema evidentiranu u poslovnim knjigama, te istu  ne priznaje kao obvezu.</w:t>
      </w:r>
    </w:p>
    <w:p w:rsidR="0032061D" w:rsidP="001D6363" w:rsidRDefault="0032061D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E60C89">
        <w:rPr>
          <w:rFonts w:ascii="Arial" w:hAnsi="Arial" w:cs="Arial"/>
        </w:rPr>
        <w:t>Sve ostale u roku prijavljene tražbine dužnik je priznao u cijelosti.</w:t>
      </w:r>
      <w:r w:rsidRPr="00E60C89" w:rsidR="00671DCC">
        <w:rPr>
          <w:rFonts w:ascii="Arial" w:hAnsi="Arial" w:cs="Arial"/>
        </w:rPr>
        <w:t xml:space="preserve"> </w:t>
      </w:r>
    </w:p>
    <w:p w:rsidRPr="006F137F" w:rsidR="00EE54C5" w:rsidP="001D6363" w:rsidRDefault="00EE54C5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u w:val="single"/>
        </w:rPr>
      </w:pPr>
    </w:p>
    <w:p w:rsidR="00F803D2" w:rsidP="00F803D2" w:rsidRDefault="00E60C8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u w:val="single"/>
        </w:rPr>
      </w:pPr>
      <w:r w:rsidRPr="00EE54C5">
        <w:rPr>
          <w:rFonts w:ascii="Arial" w:hAnsi="Arial" w:cs="Arial"/>
        </w:rPr>
        <w:t xml:space="preserve">    </w:t>
      </w:r>
      <w:r w:rsidRPr="00EE54C5" w:rsidR="007531BD">
        <w:rPr>
          <w:rFonts w:ascii="Arial" w:hAnsi="Arial" w:cs="Arial"/>
        </w:rPr>
        <w:t xml:space="preserve">   </w:t>
      </w:r>
      <w:r w:rsidRPr="00EE54C5">
        <w:rPr>
          <w:rFonts w:ascii="Arial" w:hAnsi="Arial" w:cs="Arial"/>
        </w:rPr>
        <w:t xml:space="preserve"> </w:t>
      </w:r>
      <w:r w:rsidRPr="00EE54C5" w:rsidR="007531BD">
        <w:rPr>
          <w:rFonts w:ascii="Arial" w:hAnsi="Arial" w:cs="Arial"/>
        </w:rPr>
        <w:t xml:space="preserve">  </w:t>
      </w:r>
      <w:r w:rsidRPr="00EE54C5" w:rsidR="0032061D">
        <w:rPr>
          <w:rFonts w:ascii="Arial" w:hAnsi="Arial" w:cs="Arial"/>
        </w:rPr>
        <w:t xml:space="preserve">U odnosu na prijavljene tražbine povjerenik se je očitovao </w:t>
      </w:r>
      <w:r w:rsidR="00EE54C5">
        <w:rPr>
          <w:rFonts w:ascii="Arial" w:hAnsi="Arial" w:cs="Arial"/>
        </w:rPr>
        <w:t xml:space="preserve">kako u cijelosti priznaje sve prijavljene tražbine. </w:t>
      </w:r>
      <w:r w:rsidRPr="006F137F" w:rsidR="0032061D">
        <w:rPr>
          <w:rFonts w:ascii="Arial" w:hAnsi="Arial" w:cs="Arial"/>
          <w:u w:val="single"/>
        </w:rPr>
        <w:t xml:space="preserve"> </w:t>
      </w:r>
    </w:p>
    <w:p w:rsidR="00C50F3F" w:rsidP="00F803D2" w:rsidRDefault="00C50F3F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u w:val="single"/>
        </w:rPr>
      </w:pPr>
    </w:p>
    <w:p w:rsidRPr="00C50F3F" w:rsidR="00C50F3F" w:rsidP="00F803D2" w:rsidRDefault="00C50F3F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C50F3F">
        <w:rPr>
          <w:rFonts w:ascii="Arial" w:hAnsi="Arial" w:cs="Arial"/>
        </w:rPr>
        <w:t xml:space="preserve">          Punomoćnica dužnika ističe kako i dalje osporava tražbinu SRL TRISTAN KRSTIC, te predlaže da za istu dužnik bude upućen u parnicu.</w:t>
      </w:r>
    </w:p>
    <w:p w:rsidR="000C0DC8" w:rsidP="0032061D" w:rsidRDefault="00E60C8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531BD">
        <w:rPr>
          <w:rFonts w:ascii="Arial" w:hAnsi="Arial" w:cs="Arial"/>
        </w:rPr>
        <w:t xml:space="preserve">  </w:t>
      </w:r>
    </w:p>
    <w:p w:rsidRPr="00E60C89" w:rsidR="0032061D" w:rsidP="0032061D" w:rsidRDefault="000C0DC8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7531BD">
        <w:rPr>
          <w:rFonts w:ascii="Arial" w:hAnsi="Arial" w:cs="Arial"/>
        </w:rPr>
        <w:t xml:space="preserve"> </w:t>
      </w:r>
      <w:r w:rsidR="00E60C89">
        <w:rPr>
          <w:rFonts w:ascii="Arial" w:hAnsi="Arial" w:cs="Arial"/>
        </w:rPr>
        <w:t xml:space="preserve"> </w:t>
      </w:r>
      <w:r w:rsidRPr="00E60C89" w:rsidR="0032061D">
        <w:rPr>
          <w:rFonts w:ascii="Arial" w:hAnsi="Arial" w:cs="Arial"/>
        </w:rPr>
        <w:t xml:space="preserve">Utvrđuje se da prisutni nemaju  nikakvih primjedbi na tijek ročišta radi ispitivanja tražbina. </w:t>
      </w:r>
    </w:p>
    <w:p w:rsidR="00C50F3F" w:rsidP="00246F67" w:rsidRDefault="00C50F3F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</w:p>
    <w:p w:rsidR="00C50F3F" w:rsidP="00246F67" w:rsidRDefault="00C50F3F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</w:p>
    <w:p w:rsidR="00C50F3F" w:rsidP="00246F67" w:rsidRDefault="00C50F3F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</w:p>
    <w:p w:rsidRPr="00705CF8" w:rsidR="00246F67" w:rsidP="00246F67" w:rsidRDefault="00246F67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Sud donosi</w:t>
      </w:r>
    </w:p>
    <w:p w:rsidRPr="00705CF8" w:rsidR="00246F67" w:rsidP="00246F67" w:rsidRDefault="00246F67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705CF8">
        <w:rPr>
          <w:rFonts w:ascii="Arial" w:hAnsi="Arial" w:cs="Arial"/>
          <w:spacing w:val="60"/>
        </w:rPr>
        <w:t>zaključak</w:t>
      </w:r>
    </w:p>
    <w:p w:rsidRPr="00705CF8" w:rsidR="00246F67" w:rsidP="00246F67" w:rsidRDefault="00246F67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Pristupa se sastavljanju tablice ispitanih tražbina u smislu članka 49. stavka 1. Stečajnog zakona („Narodne novine“ broj 71/15., 104/17. i 36/22. – u daljnjem tekstu: SZ). </w:t>
      </w:r>
    </w:p>
    <w:p w:rsidRPr="00705CF8" w:rsidR="00246F67" w:rsidP="00246F67" w:rsidRDefault="00246F67">
      <w:pPr>
        <w:ind w:firstLine="708"/>
        <w:jc w:val="center"/>
        <w:rPr>
          <w:rFonts w:ascii="Arial" w:hAnsi="Arial" w:cs="Arial"/>
        </w:rPr>
      </w:pPr>
    </w:p>
    <w:p w:rsidRPr="00705CF8" w:rsidR="00246F67" w:rsidP="00246F67" w:rsidRDefault="00246F67">
      <w:pPr>
        <w:ind w:firstLine="708"/>
        <w:jc w:val="center"/>
        <w:rPr>
          <w:rFonts w:ascii="Arial" w:hAnsi="Arial" w:cs="Arial"/>
        </w:rPr>
      </w:pPr>
      <w:r w:rsidRPr="00705CF8">
        <w:rPr>
          <w:rFonts w:ascii="Arial" w:hAnsi="Arial" w:cs="Arial"/>
        </w:rPr>
        <w:t>TABLICA ISPITANIH TRAŽBINA</w:t>
      </w:r>
    </w:p>
    <w:p w:rsidR="00246F67" w:rsidP="00246F67" w:rsidRDefault="00246F67">
      <w:pPr>
        <w:spacing w:before="240"/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9694" w:type="dxa"/>
        <w:jc w:val="center"/>
        <w:tblLook w:firstRow="1" w:lastRow="0" w:firstColumn="1" w:lastColumn="0" w:noHBand="0" w:noVBand="1" w:val="04A0"/>
      </w:tblPr>
      <w:tblGrid>
        <w:gridCol w:w="899"/>
        <w:gridCol w:w="2017"/>
        <w:gridCol w:w="1685"/>
        <w:gridCol w:w="1284"/>
        <w:gridCol w:w="1151"/>
        <w:gridCol w:w="1341"/>
        <w:gridCol w:w="1317"/>
      </w:tblGrid>
      <w:tr w:rsidRPr="008F4B3F" w:rsidR="000C0DC8" w:rsidTr="006F137F">
        <w:trPr>
          <w:trHeight w:val="567"/>
          <w:jc w:val="center"/>
        </w:trPr>
        <w:tc>
          <w:tcPr>
            <w:tcW w:w="910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R.br.</w:t>
            </w:r>
          </w:p>
        </w:tc>
        <w:tc>
          <w:tcPr>
            <w:tcW w:w="2017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prezime/Naziv vjerovnika</w:t>
            </w:r>
          </w:p>
        </w:tc>
        <w:tc>
          <w:tcPr>
            <w:tcW w:w="168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 vjerovnika</w:t>
            </w:r>
          </w:p>
        </w:tc>
        <w:tc>
          <w:tcPr>
            <w:tcW w:w="1273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utvrđene tražbine</w:t>
            </w:r>
          </w:p>
        </w:tc>
        <w:tc>
          <w:tcPr>
            <w:tcW w:w="1151" w:type="dxa"/>
            <w:vAlign w:val="center"/>
          </w:tcPr>
          <w:p w:rsidRPr="00501AB6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1AB6">
              <w:rPr>
                <w:rFonts w:ascii="Arial" w:hAnsi="Arial" w:cs="Arial"/>
                <w:sz w:val="20"/>
                <w:szCs w:val="20"/>
              </w:rPr>
              <w:t xml:space="preserve">Iznos osporene tražbine </w:t>
            </w:r>
          </w:p>
        </w:tc>
        <w:tc>
          <w:tcPr>
            <w:tcW w:w="134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Osporavatelj</w:t>
            </w:r>
          </w:p>
        </w:tc>
        <w:tc>
          <w:tcPr>
            <w:tcW w:w="1317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Razlog osporavanja</w:t>
            </w:r>
          </w:p>
        </w:tc>
      </w:tr>
      <w:tr w:rsidRPr="008F4B3F" w:rsidR="006F137F" w:rsidTr="006F137F">
        <w:trPr>
          <w:trHeight w:val="567"/>
          <w:jc w:val="center"/>
        </w:trPr>
        <w:tc>
          <w:tcPr>
            <w:tcW w:w="910" w:type="dxa"/>
            <w:vAlign w:val="center"/>
          </w:tcPr>
          <w:p w:rsidRPr="008F4B3F" w:rsidR="006F137F" w:rsidP="006F137F" w:rsidRDefault="006F13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17" w:type="dxa"/>
            <w:vAlign w:val="center"/>
          </w:tcPr>
          <w:p w:rsidRPr="0063212E" w:rsidR="006F137F" w:rsidP="006F137F" w:rsidRDefault="006F137F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REPUBLIKA HRVATSKA, MINISTARSTVO FINANCIJA</w:t>
            </w:r>
          </w:p>
        </w:tc>
        <w:tc>
          <w:tcPr>
            <w:tcW w:w="1685" w:type="dxa"/>
            <w:vAlign w:val="center"/>
          </w:tcPr>
          <w:p w:rsidRPr="0063212E" w:rsidR="006F137F" w:rsidP="006F137F" w:rsidRDefault="006F137F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18683136487</w:t>
            </w:r>
          </w:p>
        </w:tc>
        <w:tc>
          <w:tcPr>
            <w:tcW w:w="1273" w:type="dxa"/>
            <w:vAlign w:val="center"/>
          </w:tcPr>
          <w:p w:rsidRPr="006F137F" w:rsidR="006F137F" w:rsidP="006F137F" w:rsidRDefault="006F137F">
            <w:pPr>
              <w:jc w:val="center"/>
              <w:rPr>
                <w:rFonts w:ascii="Arial" w:hAnsi="Arial" w:cs="Arial"/>
              </w:rPr>
            </w:pPr>
            <w:r w:rsidRPr="006F137F">
              <w:rPr>
                <w:rFonts w:ascii="Arial" w:hAnsi="Arial" w:cs="Arial"/>
              </w:rPr>
              <w:t>49.719,24 EUR</w:t>
            </w:r>
          </w:p>
        </w:tc>
        <w:tc>
          <w:tcPr>
            <w:tcW w:w="1151" w:type="dxa"/>
            <w:vAlign w:val="center"/>
          </w:tcPr>
          <w:p w:rsidRPr="008F4B3F" w:rsidR="006F137F" w:rsidP="006F137F" w:rsidRDefault="00B34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41" w:type="dxa"/>
            <w:vAlign w:val="center"/>
          </w:tcPr>
          <w:p w:rsidRPr="008F4B3F" w:rsidR="006F137F" w:rsidP="006F137F" w:rsidRDefault="006F13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7" w:type="dxa"/>
            <w:vAlign w:val="center"/>
          </w:tcPr>
          <w:p w:rsidRPr="008F4B3F" w:rsidR="006F137F" w:rsidP="006F137F" w:rsidRDefault="006F13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Pr="008F4B3F" w:rsidR="006F137F" w:rsidTr="006F137F">
        <w:trPr>
          <w:trHeight w:val="567"/>
          <w:jc w:val="center"/>
        </w:trPr>
        <w:tc>
          <w:tcPr>
            <w:tcW w:w="910" w:type="dxa"/>
            <w:vAlign w:val="center"/>
          </w:tcPr>
          <w:p w:rsidRPr="008F4B3F" w:rsidR="006F137F" w:rsidP="006F137F" w:rsidRDefault="006F13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17" w:type="dxa"/>
            <w:vAlign w:val="center"/>
          </w:tcPr>
          <w:p w:rsidRPr="0063212E" w:rsidR="006F137F" w:rsidP="006F137F" w:rsidRDefault="006F137F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SALONA VAR d.o.o.</w:t>
            </w:r>
          </w:p>
        </w:tc>
        <w:tc>
          <w:tcPr>
            <w:tcW w:w="1685" w:type="dxa"/>
            <w:vAlign w:val="center"/>
          </w:tcPr>
          <w:p w:rsidRPr="0063212E" w:rsidR="006F137F" w:rsidP="006F137F" w:rsidRDefault="006F137F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29355720128</w:t>
            </w:r>
          </w:p>
        </w:tc>
        <w:tc>
          <w:tcPr>
            <w:tcW w:w="1273" w:type="dxa"/>
            <w:vAlign w:val="bottom"/>
          </w:tcPr>
          <w:p w:rsidRPr="006F137F" w:rsidR="006F137F" w:rsidP="006F137F" w:rsidRDefault="006F137F">
            <w:pPr>
              <w:rPr>
                <w:rFonts w:ascii="Arial" w:hAnsi="Arial" w:cs="Arial"/>
              </w:rPr>
            </w:pPr>
            <w:r w:rsidRPr="006F137F">
              <w:rPr>
                <w:rFonts w:ascii="Arial" w:hAnsi="Arial" w:cs="Arial"/>
              </w:rPr>
              <w:t>1.022,70 EUR</w:t>
            </w:r>
          </w:p>
        </w:tc>
        <w:tc>
          <w:tcPr>
            <w:tcW w:w="1151" w:type="dxa"/>
            <w:vAlign w:val="center"/>
          </w:tcPr>
          <w:p w:rsidRPr="008F4B3F" w:rsidR="006F137F" w:rsidP="006F137F" w:rsidRDefault="00B34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41" w:type="dxa"/>
            <w:vAlign w:val="center"/>
          </w:tcPr>
          <w:p w:rsidRPr="008F4B3F" w:rsidR="006F137F" w:rsidP="006F137F" w:rsidRDefault="006F13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7" w:type="dxa"/>
            <w:vAlign w:val="center"/>
          </w:tcPr>
          <w:p w:rsidRPr="008F4B3F" w:rsidR="006F137F" w:rsidP="006F137F" w:rsidRDefault="006F13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Pr="008F4B3F" w:rsidR="006F137F" w:rsidTr="006F137F">
        <w:trPr>
          <w:trHeight w:val="567"/>
          <w:jc w:val="center"/>
        </w:trPr>
        <w:tc>
          <w:tcPr>
            <w:tcW w:w="910" w:type="dxa"/>
            <w:vAlign w:val="center"/>
          </w:tcPr>
          <w:p w:rsidRPr="008F4B3F" w:rsidR="006F137F" w:rsidP="006F137F" w:rsidRDefault="006F13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17" w:type="dxa"/>
            <w:vAlign w:val="center"/>
          </w:tcPr>
          <w:p w:rsidRPr="0063212E" w:rsidR="006F137F" w:rsidP="006F137F" w:rsidRDefault="006F137F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SRL TRISTAN KRSTIC</w:t>
            </w:r>
          </w:p>
        </w:tc>
        <w:tc>
          <w:tcPr>
            <w:tcW w:w="1685" w:type="dxa"/>
            <w:vAlign w:val="center"/>
          </w:tcPr>
          <w:p w:rsidRPr="0063212E" w:rsidR="006F137F" w:rsidP="006F137F" w:rsidRDefault="006F137F">
            <w:pPr>
              <w:jc w:val="center"/>
              <w:rPr>
                <w:rFonts w:ascii="Arial" w:hAnsi="Arial" w:cs="Arial"/>
              </w:rPr>
            </w:pPr>
            <w:r w:rsidRPr="0063212E">
              <w:rPr>
                <w:rFonts w:ascii="Arial" w:hAnsi="Arial" w:cs="Arial"/>
              </w:rPr>
              <w:t>-</w:t>
            </w:r>
          </w:p>
        </w:tc>
        <w:tc>
          <w:tcPr>
            <w:tcW w:w="1273" w:type="dxa"/>
            <w:vAlign w:val="center"/>
          </w:tcPr>
          <w:p w:rsidRPr="006F137F" w:rsidR="006F137F" w:rsidP="006F137F" w:rsidRDefault="006F13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137F">
              <w:rPr>
                <w:rFonts w:ascii="Arial" w:hAnsi="Arial" w:cs="Arial"/>
              </w:rPr>
              <w:t>3.125,00 EUR</w:t>
            </w:r>
          </w:p>
        </w:tc>
        <w:tc>
          <w:tcPr>
            <w:tcW w:w="1151" w:type="dxa"/>
            <w:vAlign w:val="center"/>
          </w:tcPr>
          <w:p w:rsidRPr="006F137F" w:rsidR="006F137F" w:rsidP="006F137F" w:rsidRDefault="006F13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137F">
              <w:rPr>
                <w:rFonts w:ascii="Arial" w:hAnsi="Arial" w:cs="Arial"/>
              </w:rPr>
              <w:t>3.125,00 EUR</w:t>
            </w:r>
          </w:p>
        </w:tc>
        <w:tc>
          <w:tcPr>
            <w:tcW w:w="1341" w:type="dxa"/>
            <w:vAlign w:val="center"/>
          </w:tcPr>
          <w:p w:rsidRPr="00E47ADC" w:rsidR="006F137F" w:rsidP="00E47ADC" w:rsidRDefault="00E47A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dužnik</w:t>
            </w:r>
          </w:p>
        </w:tc>
        <w:tc>
          <w:tcPr>
            <w:tcW w:w="1317" w:type="dxa"/>
            <w:vAlign w:val="center"/>
          </w:tcPr>
          <w:p w:rsidRPr="008F4B3F" w:rsidR="006F137F" w:rsidP="006F137F" w:rsidRDefault="006F13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Dužnik tražbinu  nema evidentiranu u poslovnim knjigama te istu ne priznaje kao obvezu</w:t>
            </w:r>
          </w:p>
        </w:tc>
      </w:tr>
    </w:tbl>
    <w:p w:rsidR="000C0DC8" w:rsidP="00246F67" w:rsidRDefault="000C0DC8">
      <w:pPr>
        <w:spacing w:before="240"/>
        <w:ind w:firstLine="708"/>
        <w:jc w:val="both"/>
        <w:rPr>
          <w:rFonts w:ascii="Arial" w:hAnsi="Arial" w:cs="Arial"/>
        </w:rPr>
      </w:pPr>
    </w:p>
    <w:p w:rsidR="00246F67" w:rsidP="00246F67" w:rsidRDefault="00246F67">
      <w:pPr>
        <w:spacing w:before="240"/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Na temelju tablice ispitanih tražbina sud će donijeti rješenje o utvrđenim </w:t>
      </w:r>
      <w:r>
        <w:rPr>
          <w:rFonts w:ascii="Arial" w:hAnsi="Arial" w:cs="Arial"/>
        </w:rPr>
        <w:t>tražbinama</w:t>
      </w:r>
      <w:r w:rsidRPr="00705CF8">
        <w:rPr>
          <w:rFonts w:ascii="Arial" w:hAnsi="Arial" w:cs="Arial"/>
        </w:rPr>
        <w:t>. Navedeno rješenje objavit će se na mrežnoj stranici e-Oglasna ploča sudova.</w:t>
      </w:r>
    </w:p>
    <w:p w:rsidRPr="00705CF8" w:rsidR="00246F67" w:rsidP="00246F67" w:rsidRDefault="00246F67">
      <w:pPr>
        <w:spacing w:before="240"/>
        <w:ind w:firstLine="709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O daljnjem tijeku postupka vjerovnici će biti obaviješteni putem mrežne stranice e-Oglasna ploča sudova.</w:t>
      </w:r>
    </w:p>
    <w:p w:rsidR="00246F67" w:rsidP="00246F67" w:rsidRDefault="00246F67">
      <w:pPr>
        <w:spacing w:before="240"/>
        <w:ind w:firstLine="709"/>
        <w:jc w:val="both"/>
        <w:rPr>
          <w:rFonts w:ascii="Arial" w:hAnsi="Arial" w:cs="Arial"/>
        </w:rPr>
      </w:pPr>
      <w:r w:rsidRPr="007D628B">
        <w:rPr>
          <w:rFonts w:ascii="Arial" w:hAnsi="Arial" w:cs="Arial"/>
        </w:rPr>
        <w:t>Sud upozorava dužnika na obvezu iz članka 52. SZ-a, odnosno da je dužan najkasnije u roku od 21 dan od dana pravomoćnosti rješenja o utvrđenim tražbinama odnosno od dana dostave odluke drugostupanjskog suda o žalbi protiv rješenja o utvrđenim tražbinama dostaviti sudu plan restrukturiranja kojim su obuhvaćene sve utvrđene i osporene tražbine. Ako u tom roku ne dostavi plan restrukturiranja, sud će obustaviti postupak</w:t>
      </w:r>
      <w:r w:rsidRPr="00705CF8">
        <w:rPr>
          <w:rFonts w:ascii="Arial" w:hAnsi="Arial" w:cs="Arial"/>
        </w:rPr>
        <w:t>.</w:t>
      </w:r>
    </w:p>
    <w:p w:rsidR="00246F67" w:rsidP="00246F67" w:rsidRDefault="00246F67">
      <w:pPr>
        <w:spacing w:before="240"/>
        <w:ind w:firstLine="709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Pitanja i primjedbi vezanih za </w:t>
      </w:r>
      <w:r>
        <w:rPr>
          <w:rFonts w:ascii="Arial" w:hAnsi="Arial" w:cs="Arial"/>
        </w:rPr>
        <w:t>ovo</w:t>
      </w:r>
      <w:r w:rsidRPr="00705CF8">
        <w:rPr>
          <w:rFonts w:ascii="Arial" w:hAnsi="Arial" w:cs="Arial"/>
        </w:rPr>
        <w:t xml:space="preserve"> ročište nema.</w:t>
      </w: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C50F3F" w:rsidP="00246F67" w:rsidRDefault="00C50F3F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C50F3F" w:rsidP="00246F67" w:rsidRDefault="00C50F3F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7D628B" w:rsidR="00C50F3F" w:rsidP="00246F67" w:rsidRDefault="00C50F3F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65411D" w:rsidR="00246F67" w:rsidP="00246F67" w:rsidRDefault="00246F67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246F67" w:rsidP="00246F67" w:rsidRDefault="00246F67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Pr="0065411D" w:rsidR="00246F67" w:rsidP="00246F67" w:rsidRDefault="00246F67">
      <w:pPr>
        <w:ind w:firstLine="720"/>
        <w:jc w:val="both"/>
        <w:rPr>
          <w:rFonts w:ascii="Arial" w:hAnsi="Arial" w:cs="Arial"/>
        </w:rPr>
      </w:pPr>
    </w:p>
    <w:p w:rsidR="000C0DC8" w:rsidP="00246F67" w:rsidRDefault="000C0DC8">
      <w:pPr>
        <w:ind w:firstLine="720"/>
        <w:jc w:val="both"/>
        <w:rPr>
          <w:rFonts w:ascii="Arial" w:hAnsi="Arial" w:cs="Arial"/>
        </w:rPr>
      </w:pPr>
    </w:p>
    <w:p w:rsidR="000C0DC8" w:rsidP="00246F67" w:rsidRDefault="000C0DC8">
      <w:pPr>
        <w:ind w:firstLine="720"/>
        <w:jc w:val="both"/>
        <w:rPr>
          <w:rFonts w:ascii="Arial" w:hAnsi="Arial" w:cs="Arial"/>
        </w:rPr>
      </w:pPr>
    </w:p>
    <w:p w:rsidR="000C0DC8" w:rsidP="00246F67" w:rsidRDefault="000C0DC8">
      <w:pPr>
        <w:ind w:firstLine="720"/>
        <w:jc w:val="both"/>
        <w:rPr>
          <w:rFonts w:ascii="Arial" w:hAnsi="Arial" w:cs="Arial"/>
        </w:rPr>
      </w:pPr>
    </w:p>
    <w:p w:rsidRPr="0065411D" w:rsidR="00246F67" w:rsidP="00246F67" w:rsidRDefault="00246F67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>Zapisnik će biti objavljen na mrežnoj stranici e-Oglasna ploča sudova.</w:t>
      </w:r>
    </w:p>
    <w:p w:rsidRPr="007D628B" w:rsidR="00246F67" w:rsidP="00246F67" w:rsidRDefault="00246F67">
      <w:pPr>
        <w:ind w:firstLine="720"/>
        <w:jc w:val="both"/>
        <w:rPr>
          <w:rFonts w:ascii="Arial" w:hAnsi="Arial" w:cs="Arial"/>
          <w:color w:val="FF0000"/>
        </w:rPr>
      </w:pPr>
    </w:p>
    <w:p w:rsidR="000C0DC8" w:rsidP="00246F67" w:rsidRDefault="000C0DC8">
      <w:pPr>
        <w:jc w:val="both"/>
        <w:rPr>
          <w:rFonts w:ascii="Arial" w:hAnsi="Arial" w:cs="Arial"/>
        </w:rPr>
      </w:pPr>
    </w:p>
    <w:p w:rsidRPr="00705CF8" w:rsidR="000C0DC8" w:rsidP="00246F67" w:rsidRDefault="000C0DC8">
      <w:pPr>
        <w:jc w:val="both"/>
        <w:rPr>
          <w:rFonts w:ascii="Arial" w:hAnsi="Arial" w:cs="Arial"/>
        </w:rPr>
      </w:pPr>
    </w:p>
    <w:p w:rsidRPr="00705CF8" w:rsidR="00246F67" w:rsidP="00246F67" w:rsidRDefault="00246F67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Dovršeno u </w:t>
      </w:r>
      <w:r>
        <w:rPr>
          <w:rFonts w:ascii="Arial" w:hAnsi="Arial" w:cs="Arial"/>
        </w:rPr>
        <w:t>12,</w:t>
      </w:r>
      <w:r w:rsidR="000C0DC8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 s</w:t>
      </w:r>
      <w:r w:rsidRPr="00705CF8">
        <w:rPr>
          <w:rFonts w:ascii="Arial" w:hAnsi="Arial" w:cs="Arial"/>
        </w:rPr>
        <w:t>ati.</w:t>
      </w:r>
    </w:p>
    <w:p w:rsidR="00246F67" w:rsidP="00246F67" w:rsidRDefault="00246F67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="00246F67" w:rsidP="00246F67" w:rsidRDefault="00246F67">
      <w:pPr>
        <w:jc w:val="both"/>
        <w:rPr>
          <w:rFonts w:ascii="Arial" w:hAnsi="Arial" w:cs="Arial"/>
        </w:rPr>
      </w:pPr>
    </w:p>
    <w:p w:rsidR="000C0DC8" w:rsidP="00246F67" w:rsidRDefault="000C0DC8">
      <w:pPr>
        <w:jc w:val="both"/>
        <w:rPr>
          <w:rFonts w:ascii="Arial" w:hAnsi="Arial" w:cs="Arial"/>
        </w:rPr>
      </w:pPr>
    </w:p>
    <w:p w:rsidRPr="00705CF8" w:rsidR="000C0DC8" w:rsidP="00246F67" w:rsidRDefault="000C0DC8">
      <w:pPr>
        <w:jc w:val="both"/>
        <w:rPr>
          <w:rFonts w:ascii="Arial" w:hAnsi="Arial" w:cs="Arial"/>
        </w:rPr>
      </w:pPr>
    </w:p>
    <w:p w:rsidRPr="00705CF8" w:rsidR="00246F67" w:rsidP="00246F67" w:rsidRDefault="00246F67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246F67" w:rsidP="00246F67" w:rsidRDefault="00246F67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Povjerenik</w:t>
      </w:r>
    </w:p>
    <w:p w:rsidR="00246F67" w:rsidP="00246F67" w:rsidRDefault="00246F67">
      <w:pPr>
        <w:spacing w:after="200" w:line="276" w:lineRule="auto"/>
        <w:rPr>
          <w:rFonts w:ascii="Arial" w:hAnsi="Arial" w:eastAsia="Calibri" w:cs="Arial"/>
        </w:rPr>
      </w:pPr>
    </w:p>
    <w:p w:rsidRPr="0029720B" w:rsidR="00246F67" w:rsidP="00246F67" w:rsidRDefault="00246F67">
      <w:pPr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</w:p>
    <w:p w:rsidR="00CB5D54" w:rsidP="0029720B" w:rsidRDefault="0029720B">
      <w:pPr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</w:p>
    <w:sectPr w:rsidR="00CB5D54" w:rsidSect="004B7D9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2185" w:rsidRDefault="005E2185">
      <w:r>
        <w:separator/>
      </w:r>
    </w:p>
  </w:endnote>
  <w:endnote w:type="continuationSeparator" w:id="0">
    <w:p w:rsidR="005E2185" w:rsidRDefault="005E21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2185" w:rsidRDefault="005E2185">
      <w:r>
        <w:separator/>
      </w:r>
    </w:p>
  </w:footnote>
  <w:footnote w:type="continuationSeparator" w:id="0">
    <w:p w:rsidR="005E2185" w:rsidRDefault="005E21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87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F24524" w:rsidR="004B7D99" w:rsidP="00F24524" w:rsidRDefault="00F24524">
    <w:pPr>
      <w:pStyle w:val="Zaglavlje"/>
      <w:tabs>
        <w:tab w:val="clear" w:pos="4536"/>
        <w:tab w:val="clear" w:pos="9072"/>
        <w:tab w:val="left" w:pos="5882"/>
      </w:tabs>
      <w:rPr>
        <w:rFonts w:ascii="Arial" w:hAnsi="Arial" w:cs="Arial"/>
      </w:rPr>
    </w:pPr>
    <w:r>
      <w:tab/>
    </w:r>
    <w:r w:rsidRPr="00F24524">
      <w:rPr>
        <w:rFonts w:ascii="Arial" w:hAnsi="Arial" w:cs="Arial"/>
      </w:rPr>
      <w:t>Poslovni broj St-366/2024-12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3BB"/>
    <w:multiLevelType w:val="hybridMultilevel"/>
    <w:tmpl w:val="5C84910A"/>
    <w:lvl w:ilvl="0" w:tplc="7CD8DDE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9A184B"/>
    <w:multiLevelType w:val="hybridMultilevel"/>
    <w:tmpl w:val="682A8978"/>
    <w:lvl w:ilvl="0" w:tplc="BDBEDC7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35"/>
    <w:rsid w:val="00017814"/>
    <w:rsid w:val="00026CB6"/>
    <w:rsid w:val="000329D9"/>
    <w:rsid w:val="00050875"/>
    <w:rsid w:val="000712B2"/>
    <w:rsid w:val="000C0DC8"/>
    <w:rsid w:val="000E3084"/>
    <w:rsid w:val="001029EA"/>
    <w:rsid w:val="0011707F"/>
    <w:rsid w:val="001322A3"/>
    <w:rsid w:val="00147519"/>
    <w:rsid w:val="00173473"/>
    <w:rsid w:val="001D6363"/>
    <w:rsid w:val="002229A5"/>
    <w:rsid w:val="0023194C"/>
    <w:rsid w:val="00246F67"/>
    <w:rsid w:val="0029720B"/>
    <w:rsid w:val="002B0F53"/>
    <w:rsid w:val="002C7FD7"/>
    <w:rsid w:val="002E7184"/>
    <w:rsid w:val="002F4D1C"/>
    <w:rsid w:val="002F7464"/>
    <w:rsid w:val="003147B7"/>
    <w:rsid w:val="0032061D"/>
    <w:rsid w:val="00391145"/>
    <w:rsid w:val="003916FA"/>
    <w:rsid w:val="0039683C"/>
    <w:rsid w:val="003977BF"/>
    <w:rsid w:val="003D4984"/>
    <w:rsid w:val="003F5F81"/>
    <w:rsid w:val="003F6BBC"/>
    <w:rsid w:val="00400F8D"/>
    <w:rsid w:val="0044529B"/>
    <w:rsid w:val="0048797F"/>
    <w:rsid w:val="004B0199"/>
    <w:rsid w:val="004B7D99"/>
    <w:rsid w:val="004D4A7D"/>
    <w:rsid w:val="004D7C74"/>
    <w:rsid w:val="005244E1"/>
    <w:rsid w:val="00533571"/>
    <w:rsid w:val="00575CCB"/>
    <w:rsid w:val="005A4191"/>
    <w:rsid w:val="005C0168"/>
    <w:rsid w:val="005C52CA"/>
    <w:rsid w:val="005C6B73"/>
    <w:rsid w:val="005E2185"/>
    <w:rsid w:val="005E62C2"/>
    <w:rsid w:val="005F5EE4"/>
    <w:rsid w:val="00604969"/>
    <w:rsid w:val="00612C35"/>
    <w:rsid w:val="00626FF0"/>
    <w:rsid w:val="0063212E"/>
    <w:rsid w:val="00640AFF"/>
    <w:rsid w:val="00641A5B"/>
    <w:rsid w:val="00642AA5"/>
    <w:rsid w:val="00671DCC"/>
    <w:rsid w:val="0067427B"/>
    <w:rsid w:val="00677F26"/>
    <w:rsid w:val="00694162"/>
    <w:rsid w:val="006A3FFC"/>
    <w:rsid w:val="006A5CC2"/>
    <w:rsid w:val="006C588D"/>
    <w:rsid w:val="006F137F"/>
    <w:rsid w:val="006F397F"/>
    <w:rsid w:val="007001A8"/>
    <w:rsid w:val="007104CA"/>
    <w:rsid w:val="00727A3F"/>
    <w:rsid w:val="00744618"/>
    <w:rsid w:val="00751535"/>
    <w:rsid w:val="007531BD"/>
    <w:rsid w:val="00786000"/>
    <w:rsid w:val="007E7A03"/>
    <w:rsid w:val="008040E6"/>
    <w:rsid w:val="00822A6A"/>
    <w:rsid w:val="00881227"/>
    <w:rsid w:val="00897059"/>
    <w:rsid w:val="0089711B"/>
    <w:rsid w:val="008C0B25"/>
    <w:rsid w:val="008C28C6"/>
    <w:rsid w:val="008F019A"/>
    <w:rsid w:val="00913130"/>
    <w:rsid w:val="00926C1B"/>
    <w:rsid w:val="00987101"/>
    <w:rsid w:val="009A43E4"/>
    <w:rsid w:val="009D1885"/>
    <w:rsid w:val="00A512E1"/>
    <w:rsid w:val="00A5628E"/>
    <w:rsid w:val="00A567F0"/>
    <w:rsid w:val="00A66B7A"/>
    <w:rsid w:val="00A90571"/>
    <w:rsid w:val="00AF0E64"/>
    <w:rsid w:val="00AF1C23"/>
    <w:rsid w:val="00B06FE6"/>
    <w:rsid w:val="00B340CF"/>
    <w:rsid w:val="00B35EA7"/>
    <w:rsid w:val="00B50544"/>
    <w:rsid w:val="00B54F54"/>
    <w:rsid w:val="00B63028"/>
    <w:rsid w:val="00B637DA"/>
    <w:rsid w:val="00B86BB8"/>
    <w:rsid w:val="00BB4A5A"/>
    <w:rsid w:val="00C029C8"/>
    <w:rsid w:val="00C0362B"/>
    <w:rsid w:val="00C21005"/>
    <w:rsid w:val="00C50F3F"/>
    <w:rsid w:val="00C964F4"/>
    <w:rsid w:val="00CB5D54"/>
    <w:rsid w:val="00CC65CF"/>
    <w:rsid w:val="00D023C9"/>
    <w:rsid w:val="00D77FE1"/>
    <w:rsid w:val="00D81BA9"/>
    <w:rsid w:val="00DE7C55"/>
    <w:rsid w:val="00E35CBA"/>
    <w:rsid w:val="00E43F2C"/>
    <w:rsid w:val="00E47ADC"/>
    <w:rsid w:val="00E60C89"/>
    <w:rsid w:val="00E847FC"/>
    <w:rsid w:val="00EC1CE6"/>
    <w:rsid w:val="00EE54C5"/>
    <w:rsid w:val="00EF1A3D"/>
    <w:rsid w:val="00F24524"/>
    <w:rsid w:val="00F3089F"/>
    <w:rsid w:val="00F42FE6"/>
    <w:rsid w:val="00F543B6"/>
    <w:rsid w:val="00F55666"/>
    <w:rsid w:val="00F71F81"/>
    <w:rsid w:val="00F803D2"/>
    <w:rsid w:val="00F862D9"/>
    <w:rsid w:val="00F9672F"/>
    <w:rsid w:val="00FA52E7"/>
    <w:rsid w:val="00FB13C5"/>
    <w:rsid w:val="00FB436E"/>
    <w:rsid w:val="00FB6D30"/>
    <w:rsid w:val="00FD01F8"/>
    <w:rsid w:val="00FD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5:docId w15:val="{BE011506-EA80-4480-907C-C5AB536D3B7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nhideWhenUsed/>
    <w:rsid w:val="00F2452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2452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5087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508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087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087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087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417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3</izvorni_sadrzaj>
    <derivirana_varijabla naziv="DomainObject.Prostorija.Naziv_1">Sudnica 3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2024.</izvorni_sadrzaj>
    <derivirana_varijabla naziv="DomainObject.StvarniPocetakDatum_1">6. studenog 2024.</derivirana_varijabla>
  </DomainObject.StvarniPocetakDatum>
  <DomainObject.StvarniZavrsetakDatum>
    <izvorni_sadrzaj>6. studenog 2024.</izvorni_sadrzaj>
    <derivirana_varijabla naziv="DomainObject.StvarniZavrsetakDatum_1">6. studenog 2024.</derivirana_varijabla>
  </DomainObject.StvarniZavrsetakDatum>
  <DomainObject.PlaniraniZavrsetakDatum>
    <izvorni_sadrzaj>6. studenog 2024.</izvorni_sadrzaj>
    <derivirana_varijabla naziv="DomainObject.PlaniraniZavrsetakDatum_1">6. studenog 2024.</derivirana_varijabla>
  </DomainObject.PlaniraniZavrsetakDatum>
  <DomainObject.PlaniraniPocetakDatum>
    <izvorni_sadrzaj>6. studenog 2024.</izvorni_sadrzaj>
    <derivirana_varijabla naziv="DomainObject.PlaniraniPocetakDatum_1">6. studenog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2024.</izvorni_sadrzaj>
    <derivirana_varijabla naziv="DomainObject.Zapisnik.DatumKreiranja_1">6.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St-366/2024-12</izvorni_sadrzaj>
    <derivirana_varijabla naziv="DomainObject.Zapisnik.Oznaka_1">St-366/2024-12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2024.</izvorni_sadrzaj>
    <derivirana_varijabla naziv="DomainObject.Predmet.DatumOsnivanja_1">16.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St-366/2024</izvorni_sadrzaj>
    <derivirana_varijabla naziv="DomainObject.Predmet.OznakaBroj_1">St-366/2024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 3</izvorni_sadrzaj>
    <derivirana_varijabla naziv="DomainObject.Predmet.Referada.Prostorija.Naziv_1">Sudnica 3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LAST SUBJECT jednostavno društvo s ograničenom odgovornošću za izvođenje radova</izvorni_sadrzaj>
    <derivirana_varijabla naziv="DomainObject.Predmet.StrankaFormated_1">  LAST SUBJECT jednostavno društvo s ograničenom odgovornošću za izvođenje radova</derivirana_varijabla>
  </DomainObject.Predmet.StrankaFormated>
  <DomainObject.Predmet.StrankaFormatedOIB>
    <izvorni_sadrzaj>  LAST SUBJECT jednostavno društvo s ograničenom odgovornošću za izvođenje radova, OIB 00258538815</izvorni_sadrzaj>
    <derivirana_varijabla naziv="DomainObject.Predmet.StrankaFormatedOIB_1">  LAST SUBJECT jednostavno društvo s ograničenom odgovornošću za izvođenje radova, OIB 00258538815</derivirana_varijabla>
  </DomainObject.Predmet.StrankaFormatedOIB>
  <DomainObject.Predmet.StrankaFormatedWithAdress>
    <izvorni_sadrzaj> LAST SUBJECT jednostavno društvo s ograničenom odgovornošću za izvođenje radova, Mostarska 58, 21000 Split</izvorni_sadrzaj>
    <derivirana_varijabla naziv="DomainObject.Predmet.StrankaFormatedWithAdress_1"> LAST SUBJECT jednostavno društvo s ograničenom odgovornošću za izvođenje radova, Mostarska 58, 21000 Split</derivirana_varijabla>
  </DomainObject.Predmet.StrankaFormatedWithAdress>
  <DomainObject.Predmet.StrankaFormatedWithAdressOIB>
    <izvorni_sadrzaj> LAST SUBJECT jednostavno društvo s ograničenom odgovornošću za izvođenje radova, OIB 00258538815, Mostarska 58, 21000 Split</izvorni_sadrzaj>
    <derivirana_varijabla naziv="DomainObject.Predmet.StrankaFormatedWithAdressOIB_1"> LAST SUBJECT jednostavno društvo s ograničenom odgovornošću za izvođenje radova, OIB 00258538815, Mostarska 58, 21000 Split</derivirana_varijabla>
  </DomainObject.Predmet.StrankaFormatedWithAdressOIB>
  <DomainObject.Predmet.StrankaWithAdress>
    <izvorni_sadrzaj>LAST SUBJECT jednostavno društvo s ograničenom odgovornošću za izvođenje radova Mostarska 58,21000 Split</izvorni_sadrzaj>
    <derivirana_varijabla naziv="DomainObject.Predmet.StrankaWithAdress_1">LAST SUBJECT jednostavno društvo s ograničenom odgovornošću za izvođenje radova Mostarska 58,21000 Split</derivirana_varijabla>
  </DomainObject.Predmet.StrankaWithAdress>
  <DomainObject.Predmet.StrankaWithAdressOIB>
    <izvorni_sadrzaj>LAST SUBJECT jednostavno društvo s ograničenom odgovornošću za izvođenje radova, OIB 00258538815, Mostarska 58,21000 Split</izvorni_sadrzaj>
    <derivirana_varijabla naziv="DomainObject.Predmet.StrankaWithAdressOIB_1">LAST SUBJECT jednostavno društvo s ograničenom odgovornošću za izvođenje radova, OIB 00258538815, Mostarska 58,21000 Split</derivirana_varijabla>
  </DomainObject.Predmet.StrankaWithAdressOIB>
  <DomainObject.Predmet.StrankaNazivFormated>
    <izvorni_sadrzaj>LAST SUBJECT jednostavno društvo s ograničenom odgovornošću za izvođenje radova</izvorni_sadrzaj>
    <derivirana_varijabla naziv="DomainObject.Predmet.StrankaNazivFormated_1">LAST SUBJECT jednostavno društvo s ograničenom odgovornošću za izvođenje radova</derivirana_varijabla>
  </DomainObject.Predmet.StrankaNazivFormated>
  <DomainObject.Predmet.StrankaNazivFormatedOIB>
    <izvorni_sadrzaj>LAST SUBJECT jednostavno društvo s ograničenom odgovornošću za izvođenje radova, OIB 00258538815</izvorni_sadrzaj>
    <derivirana_varijabla naziv="DomainObject.Predmet.StrankaNazivFormatedOIB_1">LAST SUBJECT jednostavno društvo s ograničenom odgovornošću za izvođenje radova, OIB 00258538815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LAST SUBJECT jednostavno društvo s ograničenom odgovornošću za izvođenje radova</item>
    </izvorni_sadrzaj>
    <derivirana_varijabla naziv="DomainObject.Predmet.StrankaListFormated_1">
      <item>LAST SUBJECT jednostavno društvo s ograničenom odgovornošću za izvođenje radova</item>
    </derivirana_varijabla>
  </DomainObject.Predmet.StrankaListFormated>
  <DomainObject.Predmet.StrankaListFormatedOIB>
    <izvorni_sadrzaj>
      <item>LAST SUBJECT jednostavno društvo s ograničenom odgovornošću za izvođenje radova, OIB 00258538815</item>
    </izvorni_sadrzaj>
    <derivirana_varijabla naziv="DomainObject.Predmet.StrankaListFormatedOIB_1">
      <item>LAST SUBJECT jednostavno društvo s ograničenom odgovornošću za izvođenje radova, OIB 00258538815</item>
    </derivirana_varijabla>
  </DomainObject.Predmet.StrankaListFormatedOIB>
  <DomainObject.Predmet.StrankaListFormatedWithAdress>
    <izvorni_sadrzaj>
      <item>LAST SUBJECT jednostavno društvo s ograničenom odgovornošću za izvođenje radova, Mostarska 58, 21000 Split</item>
    </izvorni_sadrzaj>
    <derivirana_varijabla naziv="DomainObject.Predmet.StrankaListFormatedWithAdress_1">
      <item>LAST SUBJECT jednostavno društvo s ograničenom odgovornošću za izvođenje radova, Mostarska 58, 21000 Split</item>
    </derivirana_varijabla>
  </DomainObject.Predmet.StrankaListFormatedWithAdress>
  <DomainObject.Predmet.StrankaListFormatedWithAdressOIB>
    <izvorni_sadrzaj>
      <item>LAST SUBJECT jednostavno društvo s ograničenom odgovornošću za izvođenje radova, OIB 00258538815, Mostarska 58, 21000 Split</item>
    </izvorni_sadrzaj>
    <derivirana_varijabla naziv="DomainObject.Predmet.StrankaListFormatedWithAdressOIB_1">
      <item>LAST SUBJECT jednostavno društvo s ograničenom odgovornošću za izvođenje radova, OIB 00258538815, Mostarska 58, 21000 Split</item>
    </derivirana_varijabla>
  </DomainObject.Predmet.StrankaListFormatedWithAdressOIB>
  <DomainObject.Predmet.StrankaListNazivFormated>
    <izvorni_sadrzaj>
      <item>LAST SUBJECT jednostavno društvo s ograničenom odgovornošću za izvođenje radova</item>
    </izvorni_sadrzaj>
    <derivirana_varijabla naziv="DomainObject.Predmet.StrankaListNazivFormated_1">
      <item>LAST SUBJECT jednostavno društvo s ograničenom odgovornošću za izvođenje radova</item>
    </derivirana_varijabla>
  </DomainObject.Predmet.StrankaListNazivFormated>
  <DomainObject.Predmet.StrankaListNazivFormatedOIB>
    <izvorni_sadrzaj>
      <item>LAST SUBJECT jednostavno društvo s ograničenom odgovornošću za izvođenje radova, OIB 00258538815</item>
    </izvorni_sadrzaj>
    <derivirana_varijabla naziv="DomainObject.Predmet.StrankaListNazivFormatedOIB_1">
      <item>LAST SUBJECT jednostavno društvo s ograničenom odgovornošću za izvođenje radova, OIB 00258538815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studenog 2024.</izvorni_sadrzaj>
    <derivirana_varijabla naziv="DomainObject.Datum_1">6. studenog 2024.</derivirana_varijabla>
  </DomainObject.Datum>
  <DomainObject.PoslovniBrojDokumenta>
    <izvorni_sadrzaj>St-366/2024-12</izvorni_sadrzaj>
    <derivirana_varijabla naziv="DomainObject.PoslovniBrojDokumenta_1">St-366/2024-12</derivirana_varijabla>
  </DomainObject.PoslovniBrojDokumenta>
  <DomainObject.Predmet.StrankaIDrugi>
    <izvorni_sadrzaj>LAST SUBJECT jednostavno društvo s ograničenom odgovornošću za izvođenje radova</izvorni_sadrzaj>
    <derivirana_varijabla naziv="DomainObject.Predmet.StrankaIDrugi_1">LAST SUBJECT jednostavno društvo s ograničenom odgovornošću za izvođenje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LAST SUBJECT jednostavno društvo s ograničenom odgovornošću za izvođenje radova, OIB 00258538815, Mostarska 58, 21000 Split</izvorni_sadrzaj>
    <derivirana_varijabla naziv="DomainObject.Predmet.StrankaIDrugiAdressOIB_1">LAST SUBJECT jednostavno društvo s ograničenom odgovornošću za izvođenje radova, OIB 00258538815, Mostarska 58,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LAST SUBJECT jednostavno društvo s ograničenom odgovornošću za izvođenje radova</item>
    </izvorni_sadrzaj>
    <derivirana_varijabla naziv="DomainObject.Predmet.SudioniciListNaziv_1">
      <item>LAST SUBJECT jednostavno društvo s ograničenom odgovornošću za izvođenje radova</item>
    </derivirana_varijabla>
  </DomainObject.Predmet.SudioniciListNaziv>
  <DomainObject.Predmet.SudioniciListAdressOIB>
    <izvorni_sadrzaj>
      <item>LAST SUBJECT jednostavno društvo s ograničenom odgovornošću za izvođenje radova, OIB 00258538815, Mostarska 58,21000 Split</item>
    </izvorni_sadrzaj>
    <derivirana_varijabla naziv="DomainObject.Predmet.SudioniciListAdressOIB_1">
      <item>LAST SUBJECT jednostavno društvo s ograničenom odgovornošću za izvođenje radova, OIB 00258538815, Mostarska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00258538815</item>
    </izvorni_sadrzaj>
    <derivirana_varijabla naziv="DomainObject.Predmet.SudioniciListNazivOIB_1">
      <item>, OIB 00258538815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Đuran, OIB 68196974935, Andrije Hebranga 8, 10000 Zagreb</item>
    </izvorni_sadrzaj>
    <derivirana_varijabla naziv="DomainObject.Predmet.StecajniUpraviteljiListAddressOIB_1">
      <item>Zvonimir Đuran, OIB 68196974935, Andrije Hebranga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srpnja 2024.</izvorni_sadrzaj>
    <derivirana_varijabla naziv="DomainObject.Predmet.DatumPocetkaProcesa_1">16.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0E768-2353-494C-B3CA-B241732CA86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722</properties:Words>
  <properties:Characters>4266</properties:Characters>
  <properties:Lines>250</properties:Lines>
  <properties:Paragraphs>118</properties:Paragraphs>
  <properties:TotalTime>142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2024-11-04T13:34:00Z</dcterms:created>
  <dc:creator>imadunic</dc:creator>
  <cp:lastModifiedBy>Ivana Madunić</cp:lastModifiedBy>
  <cp:lastPrinted>2024-11-06T11:08:00Z</cp:lastPrinted>
  <dcterms:modified xmlns:xsi="http://www.w3.org/2001/XMLSchema-instance" xsi:type="dcterms:W3CDTF">2024-11-06T11:21:00Z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St-366/2024-12 / Zapisnik - Ročište radi ispitivanja tražbina (zapisnik St-366-2024.docx)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